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F46A" w14:textId="0FFEBAE6" w:rsidR="00535962" w:rsidRPr="00F7167E" w:rsidRDefault="006F50B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72AC9E74">
                <wp:simplePos x="0" y="0"/>
                <wp:positionH relativeFrom="column">
                  <wp:posOffset>6852204</wp:posOffset>
                </wp:positionH>
                <wp:positionV relativeFrom="paragraph">
                  <wp:posOffset>-652007</wp:posOffset>
                </wp:positionV>
                <wp:extent cx="2376185" cy="642620"/>
                <wp:effectExtent l="19050" t="0" r="24130" b="2413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6185" cy="642620"/>
                          <a:chOff x="12864" y="523"/>
                          <a:chExt cx="2611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864" y="561"/>
                            <a:ext cx="2611" cy="968"/>
                            <a:chOff x="9089" y="720"/>
                            <a:chExt cx="2174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17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D7AB61" w14:textId="721D2ADD" w:rsidR="006B202F" w:rsidRPr="00535962" w:rsidRDefault="008A2EC1" w:rsidP="006B202F">
                                <w:pPr>
                                  <w:jc w:val="center"/>
                                </w:pPr>
                                <w:r w:rsidRPr="008A2EC1">
                                  <w:rPr>
                                    <w:rStyle w:val="Style2"/>
                                  </w:rPr>
                                  <w:t>SUPBANCO-DAF-CM-2025-0051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55pt;margin-top:-51.35pt;width:187.1pt;height:50.6pt;z-index:251697152" coordorigin="12864,523" coordsize="261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864;top:561;width:2611;height:968" coordorigin="9089,720" coordsize="217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89;top:1077;width:217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7DD7AB61" w14:textId="721D2ADD" w:rsidR="006B202F" w:rsidRPr="00535962" w:rsidRDefault="008A2EC1" w:rsidP="006B202F">
                          <w:pPr>
                            <w:jc w:val="center"/>
                          </w:pPr>
                          <w:r w:rsidRPr="008A2EC1">
                            <w:rPr>
                              <w:rStyle w:val="Style2"/>
                            </w:rPr>
                            <w:t>SUPBANCO-DAF-CM-2025-0051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3420EBF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557D5D7E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467E1476" w:rsidR="00535962" w:rsidRPr="00535962" w:rsidRDefault="006F50B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39DF4C47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8A2EC1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DF40E2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6FEE778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8A2EC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DF40E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7AAF279D" w:rsidR="00535962" w:rsidRDefault="006F50B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2A402A9A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7C72D71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F40E2">
                        <w:fldChar w:fldCharType="begin"/>
                      </w:r>
                      <w:r w:rsidR="00DF40E2">
                        <w:instrText xml:space="preserve"> NUMPAGES   \* MERGEFORMAT </w:instrText>
                      </w:r>
                      <w:r w:rsidR="00DF40E2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F40E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DCA2" w14:textId="77777777" w:rsidR="003C1F67" w:rsidRDefault="003C1F67" w:rsidP="001007E7">
      <w:pPr>
        <w:spacing w:after="0" w:line="240" w:lineRule="auto"/>
      </w:pPr>
      <w:r>
        <w:separator/>
      </w:r>
    </w:p>
  </w:endnote>
  <w:endnote w:type="continuationSeparator" w:id="0">
    <w:p w14:paraId="40466644" w14:textId="77777777" w:rsidR="003C1F67" w:rsidRDefault="003C1F6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B716C" w14:textId="22120B55" w:rsidR="001007E7" w:rsidRDefault="006F50B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3AD1EA30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6B214A2D" w:rsidR="001007E7" w:rsidRDefault="006F50B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306D45F3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5CBF3" w14:textId="77777777" w:rsidR="003C1F67" w:rsidRDefault="003C1F67" w:rsidP="001007E7">
      <w:pPr>
        <w:spacing w:after="0" w:line="240" w:lineRule="auto"/>
      </w:pPr>
      <w:r>
        <w:separator/>
      </w:r>
    </w:p>
  </w:footnote>
  <w:footnote w:type="continuationSeparator" w:id="0">
    <w:p w14:paraId="55A8D5A7" w14:textId="77777777" w:rsidR="003C1F67" w:rsidRDefault="003C1F67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4DA6"/>
    <w:rsid w:val="001F73A7"/>
    <w:rsid w:val="002003A9"/>
    <w:rsid w:val="002009A7"/>
    <w:rsid w:val="00253DBA"/>
    <w:rsid w:val="0026335F"/>
    <w:rsid w:val="002823F7"/>
    <w:rsid w:val="002D345D"/>
    <w:rsid w:val="002E1412"/>
    <w:rsid w:val="002E6B9A"/>
    <w:rsid w:val="00314023"/>
    <w:rsid w:val="00332B0B"/>
    <w:rsid w:val="003B725F"/>
    <w:rsid w:val="003C1F67"/>
    <w:rsid w:val="003D160E"/>
    <w:rsid w:val="003E5197"/>
    <w:rsid w:val="00405ED9"/>
    <w:rsid w:val="00406206"/>
    <w:rsid w:val="00410707"/>
    <w:rsid w:val="0042490F"/>
    <w:rsid w:val="0044383D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5C4668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6F50B6"/>
    <w:rsid w:val="00721F4E"/>
    <w:rsid w:val="00725091"/>
    <w:rsid w:val="00752032"/>
    <w:rsid w:val="00777640"/>
    <w:rsid w:val="00780880"/>
    <w:rsid w:val="007B6F6F"/>
    <w:rsid w:val="0080528D"/>
    <w:rsid w:val="00806C78"/>
    <w:rsid w:val="00807015"/>
    <w:rsid w:val="00831319"/>
    <w:rsid w:val="00845FCE"/>
    <w:rsid w:val="00850351"/>
    <w:rsid w:val="00862F3E"/>
    <w:rsid w:val="008A2EC1"/>
    <w:rsid w:val="008B3AE5"/>
    <w:rsid w:val="00914956"/>
    <w:rsid w:val="00966141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41A7A"/>
    <w:rsid w:val="00B55C91"/>
    <w:rsid w:val="00B62EEF"/>
    <w:rsid w:val="00B97B51"/>
    <w:rsid w:val="00BA0007"/>
    <w:rsid w:val="00BA10B3"/>
    <w:rsid w:val="00BB1B91"/>
    <w:rsid w:val="00BC1D0C"/>
    <w:rsid w:val="00BC3380"/>
    <w:rsid w:val="00BC54C3"/>
    <w:rsid w:val="00BC61BD"/>
    <w:rsid w:val="00BD625A"/>
    <w:rsid w:val="00BE4CA7"/>
    <w:rsid w:val="00BF20E9"/>
    <w:rsid w:val="00BF6404"/>
    <w:rsid w:val="00C013EE"/>
    <w:rsid w:val="00C078CB"/>
    <w:rsid w:val="00C22DBE"/>
    <w:rsid w:val="00C66D08"/>
    <w:rsid w:val="00CA0E82"/>
    <w:rsid w:val="00CA4661"/>
    <w:rsid w:val="00CB707A"/>
    <w:rsid w:val="00CE58A6"/>
    <w:rsid w:val="00CE67A3"/>
    <w:rsid w:val="00D02754"/>
    <w:rsid w:val="00D0542A"/>
    <w:rsid w:val="00D24FA7"/>
    <w:rsid w:val="00D64696"/>
    <w:rsid w:val="00D65ACA"/>
    <w:rsid w:val="00D90D49"/>
    <w:rsid w:val="00DC5D96"/>
    <w:rsid w:val="00DD4F3E"/>
    <w:rsid w:val="00DF40E2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3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11</cp:revision>
  <cp:lastPrinted>2011-03-04T18:41:00Z</cp:lastPrinted>
  <dcterms:created xsi:type="dcterms:W3CDTF">2022-09-20T14:38:00Z</dcterms:created>
  <dcterms:modified xsi:type="dcterms:W3CDTF">2025-07-01T12:23:00Z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2023-11-27T18:33:17Z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f42b4a51-9aa6-4a5d-ba67-ff56dcadf34b</vt:lpwstr>
  </property>
  <property fmtid="{D5CDD505-2E9C-101B-9397-08002B2CF9AE}" pid="10" name="MSIP_Label_81f5a2da-7ac4-4e60-a27b-a125ee74514f_ContentBits">
    <vt:lpwstr>0</vt:lpwstr>
  </property>
</Properties>
</file>